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8AC" w:rsidRPr="003D1D1B" w:rsidRDefault="007B78AC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>ПРИЛОЖЕНИЕ</w:t>
      </w:r>
    </w:p>
    <w:p w:rsidR="007B78AC" w:rsidRDefault="007B78AC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</w:p>
    <w:p w:rsidR="007B78AC" w:rsidRPr="00F04C54" w:rsidRDefault="007B78AC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УТВЕРЖДЕНА</w:t>
      </w:r>
    </w:p>
    <w:p w:rsidR="007B78AC" w:rsidRPr="00F04C54" w:rsidRDefault="007B78AC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7B78AC" w:rsidRPr="00F04C54" w:rsidRDefault="007B78AC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7B78AC" w:rsidRPr="00F04C54" w:rsidRDefault="007B78AC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Тимашевского района</w:t>
      </w:r>
    </w:p>
    <w:p w:rsidR="007B78AC" w:rsidRPr="003D1D1B" w:rsidRDefault="007B78AC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>от __________________ № ________</w:t>
      </w:r>
    </w:p>
    <w:p w:rsidR="007B78AC" w:rsidRPr="003D1D1B" w:rsidRDefault="007B78AC" w:rsidP="00667F6F">
      <w:pPr>
        <w:ind w:left="4860"/>
        <w:contextualSpacing/>
        <w:rPr>
          <w:rFonts w:ascii="Times New Roman" w:hAnsi="Times New Roman"/>
          <w:sz w:val="28"/>
          <w:szCs w:val="28"/>
        </w:rPr>
      </w:pPr>
    </w:p>
    <w:p w:rsidR="007B78AC" w:rsidRPr="003D1D1B" w:rsidRDefault="007B78AC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D1D1B">
        <w:rPr>
          <w:rFonts w:ascii="Times New Roman" w:hAnsi="Times New Roman"/>
          <w:sz w:val="28"/>
          <w:szCs w:val="28"/>
        </w:rPr>
        <w:t>ПРИЛОЖЕНИЕ</w:t>
      </w:r>
    </w:p>
    <w:p w:rsidR="007B78AC" w:rsidRPr="00F04C54" w:rsidRDefault="007B78AC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УТВЕРЖДЕНА</w:t>
      </w:r>
    </w:p>
    <w:p w:rsidR="007B78AC" w:rsidRPr="00F04C54" w:rsidRDefault="007B78AC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7B78AC" w:rsidRDefault="007B78AC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7B78AC" w:rsidRDefault="007B78AC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04C54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4C54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B78AC" w:rsidRDefault="007B78AC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16.12.2014 № 875</w:t>
      </w:r>
    </w:p>
    <w:p w:rsidR="007B78AC" w:rsidRDefault="007B78AC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в редакции постановлений Тимашевского городского поселения Тимашевского района </w:t>
      </w:r>
    </w:p>
    <w:p w:rsidR="007B78AC" w:rsidRDefault="007B78AC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30 июня 2015 года № 465/7; </w:t>
      </w:r>
    </w:p>
    <w:p w:rsidR="007B78AC" w:rsidRDefault="007B78AC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4 августа 2015 года № 573;</w:t>
      </w:r>
    </w:p>
    <w:p w:rsidR="007B78AC" w:rsidRDefault="007B78AC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 сентября 2015 года № 731;</w:t>
      </w:r>
    </w:p>
    <w:p w:rsidR="007B78AC" w:rsidRDefault="007B78AC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>от __________________ № ________</w:t>
      </w:r>
      <w:r>
        <w:rPr>
          <w:rFonts w:ascii="Times New Roman" w:hAnsi="Times New Roman"/>
          <w:sz w:val="28"/>
          <w:szCs w:val="28"/>
        </w:rPr>
        <w:t>)</w:t>
      </w:r>
    </w:p>
    <w:p w:rsidR="007B78AC" w:rsidRDefault="007B78AC" w:rsidP="006B4F95">
      <w:pPr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</w:p>
    <w:p w:rsidR="007B78AC" w:rsidRPr="003D1D1B" w:rsidRDefault="007B78AC" w:rsidP="006B4F9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</w:p>
    <w:p w:rsidR="007B78AC" w:rsidRPr="00AE30E7" w:rsidRDefault="007B78AC" w:rsidP="00B3143F">
      <w:pPr>
        <w:ind w:firstLine="698"/>
        <w:contextualSpacing/>
        <w:jc w:val="right"/>
        <w:rPr>
          <w:rStyle w:val="a"/>
          <w:rFonts w:ascii="Times New Roman" w:hAnsi="Times New Roman"/>
          <w:bCs/>
          <w:color w:val="auto"/>
          <w:sz w:val="28"/>
          <w:szCs w:val="28"/>
        </w:rPr>
      </w:pPr>
    </w:p>
    <w:p w:rsidR="007B78AC" w:rsidRDefault="007B78AC" w:rsidP="00B3143F">
      <w:pPr>
        <w:ind w:left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</w:t>
      </w:r>
      <w:r w:rsidRPr="008A5B83">
        <w:rPr>
          <w:rFonts w:ascii="Times New Roman" w:hAnsi="Times New Roman"/>
          <w:b/>
          <w:sz w:val="28"/>
          <w:szCs w:val="28"/>
        </w:rPr>
        <w:t xml:space="preserve"> ПРОГРАММА</w:t>
      </w:r>
      <w:r w:rsidRPr="008A5B83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«Комплексное развитие</w:t>
      </w:r>
      <w:r w:rsidRPr="00ED10D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 сфере архитектуры и градостроительства </w:t>
      </w:r>
      <w:r w:rsidRPr="00ED10D4"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B78AC" w:rsidRDefault="007B78AC" w:rsidP="00B3143F">
      <w:pPr>
        <w:ind w:left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2015 - 2017 годы»</w:t>
      </w:r>
    </w:p>
    <w:p w:rsidR="007B78AC" w:rsidRDefault="007B78AC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7B78AC" w:rsidRPr="008A5B83" w:rsidRDefault="007B78AC" w:rsidP="00352BCF">
      <w:pPr>
        <w:pStyle w:val="Heading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A5B83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АСПОРТ</w:t>
      </w:r>
      <w:r w:rsidRPr="008A5B8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7B78AC" w:rsidRPr="00C86826" w:rsidRDefault="007B78AC" w:rsidP="00352BCF">
      <w:pPr>
        <w:spacing w:after="0" w:line="240" w:lineRule="auto"/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  <w:r w:rsidRPr="00C86826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7B78AC" w:rsidRDefault="007B78AC" w:rsidP="00352BCF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7B78AC" w:rsidRPr="002E282C" w:rsidRDefault="007B78AC" w:rsidP="00352BCF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40"/>
        <w:gridCol w:w="6480"/>
      </w:tblGrid>
      <w:tr w:rsidR="007B78AC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B78AC" w:rsidRPr="00667F6F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7B78AC" w:rsidRPr="00A05EDA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7B78AC" w:rsidRPr="00A05EDA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B78AC" w:rsidRPr="00A05EDA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Отдел архитектуры и градостроительства  администрации Тимашевского городского поселения Тимашевского района</w:t>
            </w:r>
          </w:p>
          <w:p w:rsidR="007B78AC" w:rsidRPr="00A05EDA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78AC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B78AC" w:rsidRPr="00667F6F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  <w:p w:rsidR="007B78AC" w:rsidRPr="00A05EDA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B78AC" w:rsidRPr="00A05EDA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Не предусмотрены </w:t>
            </w:r>
          </w:p>
        </w:tc>
      </w:tr>
      <w:tr w:rsidR="007B78AC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B78AC" w:rsidRPr="00667F6F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  <w:p w:rsidR="007B78AC" w:rsidRPr="00A05EDA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B78AC" w:rsidRPr="00A05EDA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Отдел архитектуры и градостроительства администрации Тимашевского городского поселения Тимашевского района</w:t>
            </w:r>
          </w:p>
          <w:p w:rsidR="007B78AC" w:rsidRPr="00A05EDA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B78AC" w:rsidRPr="00A05EDA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«Управление архитектуры и градостроительства администрации Тимашевского городского поселения Тимашевского района»</w:t>
            </w:r>
          </w:p>
          <w:p w:rsidR="007B78AC" w:rsidRPr="00A05EDA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78AC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B78AC" w:rsidRPr="00667F6F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  <w:p w:rsidR="007B78AC" w:rsidRPr="00A05EDA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B78AC" w:rsidRPr="00A05EDA" w:rsidRDefault="007B78AC" w:rsidP="00352BC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Целью Программы является обеспечение градостроительной деятельности, территориальное развитие Тимашевского городского поселения Тимашевского района</w:t>
            </w:r>
          </w:p>
        </w:tc>
      </w:tr>
      <w:tr w:rsidR="007B78AC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B78AC" w:rsidRPr="00667F6F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7B78AC" w:rsidRPr="00A05EDA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B78AC" w:rsidRPr="00A05EDA" w:rsidRDefault="007B78AC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1) Корректировка градостроительной документации и упорядочение градостроительной деятельности на территории Тимашевского городского поселения с соблюдением градостроительных и технических регламентов</w:t>
            </w:r>
            <w:r>
              <w:rPr>
                <w:rFonts w:ascii="Times New Roman" w:hAnsi="Times New Roman"/>
                <w:sz w:val="28"/>
                <w:szCs w:val="28"/>
              </w:rPr>
              <w:t>, выполнения работ, оказания услуг в целях обеспечения реализации</w:t>
            </w:r>
            <w:r w:rsidRPr="007815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полномочий органов местного самоуправления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B78AC" w:rsidRPr="00A05EDA" w:rsidRDefault="007B78AC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2) Корректировка  Генерального плана Тимашевского городского поселения Тимашевского района;</w:t>
            </w:r>
          </w:p>
          <w:p w:rsidR="007B78AC" w:rsidRPr="00A05EDA" w:rsidRDefault="007B78AC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3) Корректировка Правил землепользования и застройки Тимашевского городского поселения Тимашевского района в соответствии с Генеральным планом Тимашевского городского поселения Тимашевского района;</w:t>
            </w:r>
          </w:p>
          <w:p w:rsidR="007B78AC" w:rsidRPr="002E282C" w:rsidRDefault="007B78AC" w:rsidP="00352BCF">
            <w:pPr>
              <w:pStyle w:val="a0"/>
              <w:ind w:firstLine="9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78AC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B78AC" w:rsidRPr="00667F6F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7B78AC" w:rsidRPr="00A05EDA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B78AC" w:rsidRPr="00A05EDA" w:rsidRDefault="007B78AC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1) Количество подготовленных и выданных градостроительных планов земельных участков;</w:t>
            </w:r>
          </w:p>
          <w:p w:rsidR="007B78AC" w:rsidRPr="00A05EDA" w:rsidRDefault="007B78AC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2) Количество подготовленных и выданных разрешений на строительство (реконструкцию) объектов капитального строительства;</w:t>
            </w:r>
          </w:p>
          <w:p w:rsidR="007B78AC" w:rsidRPr="00A05EDA" w:rsidRDefault="007B78AC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3) Количество подготовленных и выданных разрешений на ввод в эксплуатацию построенных, реконструированных объектов капитального строительства;</w:t>
            </w:r>
          </w:p>
          <w:p w:rsidR="007B78AC" w:rsidRPr="00A05EDA" w:rsidRDefault="007B78AC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4) Количество подготовленных и выданных решений о согласовании (отказе в согласовании) переустройства и (или) перепланировки жилого помещения;</w:t>
            </w:r>
          </w:p>
          <w:p w:rsidR="007B78AC" w:rsidRPr="00A05EDA" w:rsidRDefault="007B78AC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5) Количество подготовленных и выданных актов о завершении переустройства и (или) перепланировки жилого помещения;</w:t>
            </w:r>
          </w:p>
          <w:p w:rsidR="007B78AC" w:rsidRPr="00A05EDA" w:rsidRDefault="007B78AC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6) Количество подготовленных и выданных актов освидетельствования проведения основных работ по строительству (реконструкции) объекта индивидуального жил</w:t>
            </w:r>
            <w:r>
              <w:rPr>
                <w:rFonts w:ascii="Times New Roman" w:hAnsi="Times New Roman"/>
                <w:sz w:val="28"/>
                <w:szCs w:val="28"/>
              </w:rPr>
              <w:t>ищного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строительства, осуществляемому с привлечением средств материнского (семейного) капитала;</w:t>
            </w:r>
          </w:p>
          <w:p w:rsidR="007B78AC" w:rsidRPr="00A05EDA" w:rsidRDefault="007B78AC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7) Количество подготовленных и выданных решений о переводе (отказе в переводе) жилого помещения в нежилое помещение или нежилого помещения в жилое помещение;</w:t>
            </w:r>
          </w:p>
          <w:p w:rsidR="007B78AC" w:rsidRPr="00A05EDA" w:rsidRDefault="007B78AC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8) Количество подготовленных и выданных справок о прис</w:t>
            </w:r>
            <w:r>
              <w:rPr>
                <w:rFonts w:ascii="Times New Roman" w:hAnsi="Times New Roman"/>
                <w:sz w:val="28"/>
                <w:szCs w:val="28"/>
              </w:rPr>
              <w:t>воении, изменении и аннулировании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адрес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B78AC" w:rsidRPr="00A05EDA" w:rsidRDefault="007B78AC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9) Количество подготовленных и выданных решений о признани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жилого строения на садовом земельном участке пригодным для постоянного проживания;</w:t>
            </w:r>
          </w:p>
          <w:p w:rsidR="007B78AC" w:rsidRPr="00A05EDA" w:rsidRDefault="007B78AC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10) 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внесенных в Г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енеральн</w:t>
            </w:r>
            <w:r>
              <w:rPr>
                <w:rFonts w:ascii="Times New Roman" w:hAnsi="Times New Roman"/>
                <w:sz w:val="28"/>
                <w:szCs w:val="28"/>
              </w:rPr>
              <w:t>ый план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B78AC" w:rsidRDefault="007B78AC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11) 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внесенных в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Правил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землепользования и застройки Тимашевского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района;</w:t>
            </w:r>
          </w:p>
          <w:p w:rsidR="007B78AC" w:rsidRDefault="007B78AC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12) Количество подготовленных 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нженерно-геодезически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х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изыскани</w:t>
            </w:r>
            <w:r>
              <w:rPr>
                <w:rFonts w:ascii="Times New Roman" w:hAnsi="Times New Roman"/>
                <w:sz w:val="28"/>
                <w:szCs w:val="28"/>
              </w:rPr>
              <w:t>й;</w:t>
            </w:r>
          </w:p>
          <w:p w:rsidR="007B78AC" w:rsidRDefault="007B78AC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13)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Сбор и подготовка документации необходимой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для предоставления земельных участков;</w:t>
            </w:r>
          </w:p>
          <w:p w:rsidR="007B78AC" w:rsidRDefault="007B78AC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14) Количество разработанной проектной документации; </w:t>
            </w:r>
          </w:p>
          <w:p w:rsidR="007B78AC" w:rsidRPr="00A05EDA" w:rsidRDefault="007B78AC" w:rsidP="00352BCF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15) Количество приобретенного программного продукта.</w:t>
            </w:r>
          </w:p>
        </w:tc>
      </w:tr>
      <w:tr w:rsidR="007B78AC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B78AC" w:rsidRPr="00667F6F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  <w:p w:rsidR="007B78AC" w:rsidRPr="00A05EDA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B78AC" w:rsidRPr="00A05EDA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2015-2017 год</w:t>
            </w:r>
          </w:p>
        </w:tc>
      </w:tr>
      <w:tr w:rsidR="007B78AC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B78AC" w:rsidRPr="00667F6F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7B78AC" w:rsidRPr="00667F6F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7B78AC" w:rsidRPr="00A05EDA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B78AC" w:rsidRPr="00A05EDA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Общий объем  бюджетных ассигнований  из местного бюджета  составляет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11591,8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 </w:t>
            </w:r>
          </w:p>
          <w:p w:rsidR="007B78AC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B78AC" w:rsidRPr="00A05EDA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2015 год –  </w:t>
            </w:r>
            <w:r>
              <w:rPr>
                <w:rFonts w:ascii="Times New Roman" w:hAnsi="Times New Roman"/>
                <w:sz w:val="28"/>
                <w:szCs w:val="28"/>
              </w:rPr>
              <w:t>5018,4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7B78AC" w:rsidRPr="00A05EDA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2016 год –  3479,7 тыс. рублей;</w:t>
            </w:r>
          </w:p>
          <w:p w:rsidR="007B78AC" w:rsidRPr="00A05EDA" w:rsidRDefault="007B78AC" w:rsidP="00352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2017 год –  3093,7 тыс. рублей. </w:t>
            </w:r>
          </w:p>
        </w:tc>
      </w:tr>
    </w:tbl>
    <w:p w:rsidR="007B78AC" w:rsidRDefault="007B78AC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7B78AC" w:rsidRDefault="007B78AC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7B78AC" w:rsidRDefault="007B78AC" w:rsidP="00B3143F">
      <w:pPr>
        <w:pStyle w:val="Heading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00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1. Характеристика текущего состояния и прогноз развития</w:t>
      </w:r>
    </w:p>
    <w:p w:rsidR="007B78AC" w:rsidRDefault="007B78AC" w:rsidP="00B3143F">
      <w:pPr>
        <w:pStyle w:val="Heading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соответствующей сферы реализации муниципальной программы</w:t>
      </w:r>
    </w:p>
    <w:p w:rsidR="007B78AC" w:rsidRDefault="007B78AC" w:rsidP="00B3143F">
      <w:pPr>
        <w:pStyle w:val="Heading1"/>
        <w:spacing w:before="0" w:after="0"/>
        <w:ind w:firstLine="72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7B78AC" w:rsidRPr="00CF6DA1" w:rsidRDefault="007B78AC" w:rsidP="00B3143F">
      <w:pPr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Pr="001C2B7D">
        <w:rPr>
          <w:rFonts w:ascii="Times New Roman" w:hAnsi="Times New Roman"/>
          <w:sz w:val="28"/>
          <w:szCs w:val="28"/>
        </w:rPr>
        <w:t>«Комплексное 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2B7D">
        <w:rPr>
          <w:rFonts w:ascii="Times New Roman" w:hAnsi="Times New Roman"/>
          <w:sz w:val="28"/>
          <w:szCs w:val="28"/>
        </w:rPr>
        <w:t>в сфере архитектуры и градостроительства Тимашевского городского поселения Тимашевского района на 2015 – 2017 годы»</w:t>
      </w:r>
      <w:r w:rsidRPr="008443CA">
        <w:rPr>
          <w:rFonts w:ascii="Times New Roman" w:hAnsi="Times New Roman"/>
          <w:b/>
          <w:sz w:val="28"/>
          <w:szCs w:val="28"/>
        </w:rPr>
        <w:t xml:space="preserve"> </w:t>
      </w:r>
      <w:r w:rsidRPr="008443CA">
        <w:rPr>
          <w:rFonts w:ascii="Times New Roman" w:hAnsi="Times New Roman"/>
          <w:sz w:val="28"/>
          <w:szCs w:val="28"/>
        </w:rPr>
        <w:t xml:space="preserve">разработана во исполнение </w:t>
      </w:r>
      <w:hyperlink r:id="rId6" w:history="1">
        <w:r w:rsidRPr="008443CA">
          <w:rPr>
            <w:rFonts w:ascii="Times New Roman" w:hAnsi="Times New Roman"/>
            <w:sz w:val="28"/>
            <w:szCs w:val="28"/>
          </w:rPr>
          <w:t>Градостроительного кодекса</w:t>
        </w:r>
      </w:hyperlink>
      <w:r w:rsidRPr="008443CA">
        <w:rPr>
          <w:rFonts w:ascii="Times New Roman" w:hAnsi="Times New Roman"/>
          <w:sz w:val="28"/>
          <w:szCs w:val="28"/>
        </w:rPr>
        <w:t xml:space="preserve"> РФ, </w:t>
      </w:r>
      <w:hyperlink r:id="rId7" w:history="1">
        <w:r w:rsidRPr="008443CA">
          <w:rPr>
            <w:rFonts w:ascii="Times New Roman" w:hAnsi="Times New Roman"/>
            <w:sz w:val="28"/>
            <w:szCs w:val="28"/>
          </w:rPr>
          <w:t>ст. 5</w:t>
        </w:r>
      </w:hyperlink>
      <w:r w:rsidRPr="008443CA">
        <w:rPr>
          <w:rFonts w:ascii="Times New Roman" w:hAnsi="Times New Roman"/>
          <w:sz w:val="28"/>
          <w:szCs w:val="28"/>
        </w:rPr>
        <w:t xml:space="preserve"> Федерального закона от 29 декабря 2004 года </w:t>
      </w:r>
      <w:r>
        <w:rPr>
          <w:rFonts w:ascii="Times New Roman" w:hAnsi="Times New Roman"/>
          <w:sz w:val="28"/>
          <w:szCs w:val="28"/>
        </w:rPr>
        <w:t>№</w:t>
      </w:r>
      <w:r w:rsidRPr="008443CA">
        <w:rPr>
          <w:rFonts w:ascii="Times New Roman" w:hAnsi="Times New Roman"/>
          <w:sz w:val="28"/>
          <w:szCs w:val="28"/>
        </w:rPr>
        <w:t xml:space="preserve"> 191-ФЗ </w:t>
      </w:r>
      <w:r>
        <w:rPr>
          <w:rFonts w:ascii="Times New Roman" w:hAnsi="Times New Roman"/>
          <w:sz w:val="28"/>
          <w:szCs w:val="28"/>
        </w:rPr>
        <w:t>«</w:t>
      </w:r>
      <w:r w:rsidRPr="008443CA">
        <w:rPr>
          <w:rFonts w:ascii="Times New Roman" w:hAnsi="Times New Roman"/>
          <w:sz w:val="28"/>
          <w:szCs w:val="28"/>
        </w:rPr>
        <w:t>О введении в действие Градостроительного кодекса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8443CA">
        <w:rPr>
          <w:rFonts w:ascii="Times New Roman" w:hAnsi="Times New Roman"/>
          <w:sz w:val="28"/>
          <w:szCs w:val="28"/>
        </w:rPr>
        <w:t xml:space="preserve">, </w:t>
      </w:r>
      <w:hyperlink r:id="rId8" w:history="1">
        <w:r w:rsidRPr="008443CA">
          <w:rPr>
            <w:rFonts w:ascii="Times New Roman" w:hAnsi="Times New Roman"/>
            <w:sz w:val="28"/>
            <w:szCs w:val="28"/>
          </w:rPr>
          <w:t>Федерального закона</w:t>
        </w:r>
      </w:hyperlink>
      <w:r w:rsidRPr="008443CA">
        <w:rPr>
          <w:rFonts w:ascii="Times New Roman" w:hAnsi="Times New Roman"/>
          <w:sz w:val="28"/>
          <w:szCs w:val="28"/>
        </w:rPr>
        <w:t xml:space="preserve"> от 6 октября 2003 года N 131-ФЗ </w:t>
      </w:r>
      <w:r>
        <w:rPr>
          <w:rFonts w:ascii="Times New Roman" w:hAnsi="Times New Roman"/>
          <w:sz w:val="28"/>
          <w:szCs w:val="28"/>
        </w:rPr>
        <w:t>«</w:t>
      </w:r>
      <w:r w:rsidRPr="008443CA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8443CA">
        <w:rPr>
          <w:rFonts w:ascii="Times New Roman" w:hAnsi="Times New Roman"/>
          <w:sz w:val="28"/>
          <w:szCs w:val="28"/>
        </w:rPr>
        <w:t>.</w:t>
      </w:r>
    </w:p>
    <w:p w:rsidR="007B78AC" w:rsidRPr="008443CA" w:rsidRDefault="007B78AC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Градостроительная деятельность является основой территориального планирования, составной частью процесса управления развитием территории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 и должна обеспечить устойчивое развитие территории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>, безопасные и благоприятные условия жизнедеятельности населения, ограничение негативного воздействия хозяйственной и иной деятельности на окружающую среду, охрану и рациональное использование природных ресурсов.</w:t>
      </w:r>
    </w:p>
    <w:p w:rsidR="007B78AC" w:rsidRPr="008443CA" w:rsidRDefault="007B78AC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Программа основывается на Градостроительном кодексе Российской Федерации и </w:t>
      </w:r>
      <w:r>
        <w:rPr>
          <w:rFonts w:ascii="Times New Roman" w:hAnsi="Times New Roman"/>
          <w:sz w:val="28"/>
          <w:szCs w:val="28"/>
        </w:rPr>
        <w:t>направлена на реализацию</w:t>
      </w:r>
      <w:r w:rsidRPr="008443CA">
        <w:rPr>
          <w:rFonts w:ascii="Times New Roman" w:hAnsi="Times New Roman"/>
          <w:sz w:val="28"/>
          <w:szCs w:val="28"/>
        </w:rPr>
        <w:t xml:space="preserve"> его положени</w:t>
      </w:r>
      <w:r>
        <w:rPr>
          <w:rFonts w:ascii="Times New Roman" w:hAnsi="Times New Roman"/>
          <w:sz w:val="28"/>
          <w:szCs w:val="28"/>
        </w:rPr>
        <w:t>й</w:t>
      </w:r>
      <w:r w:rsidRPr="008443CA">
        <w:rPr>
          <w:rFonts w:ascii="Times New Roman" w:hAnsi="Times New Roman"/>
          <w:sz w:val="28"/>
          <w:szCs w:val="28"/>
        </w:rPr>
        <w:t xml:space="preserve"> применительно к условиям территориального развития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 в части осуществления полномочий в области градостроительной деятельности по территориальному планированию </w:t>
      </w: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 и планировке территории.</w:t>
      </w:r>
    </w:p>
    <w:p w:rsidR="007B78AC" w:rsidRPr="008443CA" w:rsidRDefault="007B78AC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Комплексное решение проблем градостроительства осуществляется на основе подготовки основных документов по обеспечению градостроительной деятельности: документов территориального планирования, схемы территориального планирования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, генерального плана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 и Правил землепользования и застройки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>.</w:t>
      </w:r>
    </w:p>
    <w:p w:rsidR="007B78AC" w:rsidRDefault="007B78AC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Условием осуществления градостроительной деятельности на территории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, механизмом комплексного рассмотрения и выработки решений по проблемам градостроительного развития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 является разработка документов территориального планирования, заявленная в мероприятиях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8443CA">
        <w:rPr>
          <w:rFonts w:ascii="Times New Roman" w:hAnsi="Times New Roman"/>
          <w:sz w:val="28"/>
          <w:szCs w:val="28"/>
        </w:rPr>
        <w:t>рограммы.</w:t>
      </w:r>
    </w:p>
    <w:p w:rsidR="007B78AC" w:rsidRPr="008B5316" w:rsidRDefault="007B78AC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8B5316">
        <w:rPr>
          <w:rFonts w:ascii="Times New Roman" w:hAnsi="Times New Roman"/>
          <w:sz w:val="28"/>
          <w:szCs w:val="28"/>
        </w:rPr>
        <w:t>ажный фактор, оказывающий прямое влияние на инвестиционную привлекательность города – наличие системной</w:t>
      </w:r>
      <w:r>
        <w:rPr>
          <w:rFonts w:ascii="Times New Roman" w:hAnsi="Times New Roman"/>
          <w:sz w:val="28"/>
          <w:szCs w:val="28"/>
        </w:rPr>
        <w:t>,</w:t>
      </w:r>
      <w:r w:rsidRPr="008B5316">
        <w:rPr>
          <w:rFonts w:ascii="Times New Roman" w:hAnsi="Times New Roman"/>
          <w:sz w:val="28"/>
          <w:szCs w:val="28"/>
        </w:rPr>
        <w:t xml:space="preserve"> глубоко проработанной градостроительной документации, ориентированной на раскрытие экономического, географического и социального потенциала территории. Инвестору, намеревающемуся вложить деньги в территорию, необходима информация о перспективах развития городской среды в районе зоны его интересов. К примеру, намерения городских властей о размещении мусороперерабатывающего завода сводит к нулю ценность прилегающей территории для размещения торгового центра. И напротив, территория, на которой запроектировано развитие транспортной и (или) инженерной инфраструктуры имеет повышенную ценность еще до строительства инфраструктурных объектов. Сегодня, в условиях, когда ценная земля в городах уже распределена, четко проявляется новая модель поведения крупных инвесторов, при которой площадки для размещения объектов выбираются не в центре городов, а из перспективных земель на периферии.</w:t>
      </w:r>
    </w:p>
    <w:p w:rsidR="007B78AC" w:rsidRPr="008B5316" w:rsidRDefault="007B78AC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B5316">
        <w:rPr>
          <w:rFonts w:ascii="Times New Roman" w:hAnsi="Times New Roman"/>
          <w:sz w:val="28"/>
          <w:szCs w:val="28"/>
        </w:rPr>
        <w:t xml:space="preserve"> сегодня вынуждена вступить в конкурентную борьбу за инвестора, для чего необходимо постоянно выявлять на территории потенциальные площадки для инвестиций, целенаправленно осуществлять их градостроительную подготовку, готовить всю необходимую документацию и предоставлять их для ведения инвестиционной деятельности.</w:t>
      </w:r>
    </w:p>
    <w:p w:rsidR="007B78AC" w:rsidRPr="008B5316" w:rsidRDefault="007B78AC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 xml:space="preserve">Генеральный план очень важный ресурс </w:t>
      </w:r>
      <w:r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Pr="008B5316">
        <w:rPr>
          <w:rFonts w:ascii="Times New Roman" w:hAnsi="Times New Roman"/>
          <w:sz w:val="28"/>
          <w:szCs w:val="28"/>
        </w:rPr>
        <w:t xml:space="preserve"> с точки зрения конкурентной борьбы за инвестора. Он создается с учетом новых экономических условий, задач социально-экономического развития, необходимости привлечения в город крупных инвесторов.</w:t>
      </w:r>
    </w:p>
    <w:p w:rsidR="007B78AC" w:rsidRDefault="007B78AC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>Расчеты, выполненные в генеральном плане города на отдаленную перспективу, должны определить направления и масштабы, а также общие объемы вложений, необходимых для сбалансированного развития города. На период расчетного срока генпланом должна определяться потребность в ресурсах на реализацию конкретных программ: подготовку к освоению новых территорий, строительство крупных элементов городской инфраструктуры – мостов, объездов, источников энергоснабжения; объектов внешнего транспорта.</w:t>
      </w:r>
    </w:p>
    <w:p w:rsidR="007B78AC" w:rsidRDefault="007B78AC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24DE6">
        <w:rPr>
          <w:rFonts w:ascii="Times New Roman" w:hAnsi="Times New Roman"/>
          <w:sz w:val="28"/>
          <w:szCs w:val="28"/>
        </w:rPr>
        <w:t>Правила землепользования и застройки в части порядка их применения и градостроительных регламентов по своему содержанию тесно пересекаются с административными регламентами исполнения муниципальных функций (предоставления муниципальных услуг) – настолько, что разработку административных и градостроительных регламентов следует вести в едином комплексе работ, руководствуясь задачей информатизации органов местного самоуправления.</w:t>
      </w:r>
    </w:p>
    <w:p w:rsidR="007B78AC" w:rsidRDefault="007B78AC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24DE6">
        <w:rPr>
          <w:rFonts w:ascii="Times New Roman" w:hAnsi="Times New Roman"/>
          <w:sz w:val="28"/>
          <w:szCs w:val="28"/>
        </w:rPr>
        <w:t>Характер обозначенных взаимосвязей настолько глубокий, что ошибки либо низкое качество работ на одном этапе способны существенно затормозить всю систему территориального развития.</w:t>
      </w:r>
    </w:p>
    <w:p w:rsidR="007B78AC" w:rsidRDefault="007B78AC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учреждение «Управление архитектуры и градостроительства Тимашевского городского поселения Тимашевского района» создано для выполнения работ, оказания услуг в целях обеспечения реализации предусмотренных законодательством РФ полномочий органов местного самоуправления Тимашевского городского поселения Тимашевского района в сфере архитектуры и градостроительства.</w:t>
      </w:r>
    </w:p>
    <w:p w:rsidR="007B78AC" w:rsidRPr="002E282C" w:rsidRDefault="007B78AC" w:rsidP="0068349E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Указанн</w:t>
      </w:r>
      <w:r w:rsidRPr="002E282C"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z w:val="28"/>
          <w:szCs w:val="28"/>
        </w:rPr>
        <w:t>муниципальная п</w:t>
      </w:r>
      <w:r w:rsidRPr="002E282C">
        <w:rPr>
          <w:rFonts w:ascii="Times New Roman" w:hAnsi="Times New Roman"/>
          <w:sz w:val="28"/>
          <w:szCs w:val="28"/>
        </w:rPr>
        <w:t>рограмма призвана решить обозначенные выше проблемы.</w:t>
      </w:r>
    </w:p>
    <w:p w:rsidR="007B78AC" w:rsidRDefault="007B78AC" w:rsidP="00B3143F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7B78AC" w:rsidRPr="00F465C3" w:rsidRDefault="007B78AC" w:rsidP="00B3143F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7B78AC" w:rsidRDefault="007B78AC" w:rsidP="00B3143F">
      <w:pPr>
        <w:pStyle w:val="Heading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sub_200"/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 Цели, задачи 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целевые показатели, 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>срок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и и этапы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реализации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про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>граммы</w:t>
      </w:r>
    </w:p>
    <w:p w:rsidR="007B78AC" w:rsidRPr="00384367" w:rsidRDefault="007B78AC" w:rsidP="00B3143F">
      <w:pPr>
        <w:ind w:firstLine="720"/>
        <w:contextualSpacing/>
        <w:jc w:val="both"/>
      </w:pPr>
    </w:p>
    <w:p w:rsidR="007B78AC" w:rsidRPr="00C86826" w:rsidRDefault="007B78AC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E282C">
        <w:rPr>
          <w:rFonts w:ascii="Times New Roman" w:hAnsi="Times New Roman"/>
          <w:sz w:val="28"/>
          <w:szCs w:val="28"/>
        </w:rPr>
        <w:t xml:space="preserve">Целью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2E282C">
        <w:rPr>
          <w:rFonts w:ascii="Times New Roman" w:hAnsi="Times New Roman"/>
          <w:sz w:val="28"/>
          <w:szCs w:val="28"/>
        </w:rPr>
        <w:t xml:space="preserve">рограммы является </w:t>
      </w:r>
      <w:r>
        <w:rPr>
          <w:rFonts w:ascii="Times New Roman" w:hAnsi="Times New Roman"/>
          <w:sz w:val="28"/>
          <w:szCs w:val="28"/>
        </w:rPr>
        <w:t>о</w:t>
      </w:r>
      <w:r w:rsidRPr="00C86826">
        <w:rPr>
          <w:rFonts w:ascii="Times New Roman" w:hAnsi="Times New Roman"/>
          <w:sz w:val="28"/>
          <w:szCs w:val="28"/>
        </w:rPr>
        <w:t xml:space="preserve">беспечение </w:t>
      </w:r>
      <w:r>
        <w:rPr>
          <w:rFonts w:ascii="Times New Roman" w:hAnsi="Times New Roman"/>
          <w:sz w:val="28"/>
          <w:szCs w:val="28"/>
        </w:rPr>
        <w:t>градостроительной деятельности, территориальное развитие Тимашевского городского поселения Тимашевского района.</w:t>
      </w:r>
    </w:p>
    <w:p w:rsidR="007B78AC" w:rsidRPr="00964C2B" w:rsidRDefault="007B78AC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 w:rsidRPr="00964C2B">
        <w:rPr>
          <w:rFonts w:ascii="Times New Roman" w:hAnsi="Times New Roman"/>
          <w:sz w:val="28"/>
          <w:szCs w:val="28"/>
        </w:rPr>
        <w:t>Для достижения поставленных целей</w:t>
      </w:r>
      <w:r>
        <w:rPr>
          <w:rFonts w:ascii="Times New Roman" w:hAnsi="Times New Roman"/>
          <w:sz w:val="28"/>
          <w:szCs w:val="28"/>
        </w:rPr>
        <w:t xml:space="preserve"> муниципальная</w:t>
      </w:r>
      <w:r w:rsidRPr="00964C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964C2B">
        <w:rPr>
          <w:rFonts w:ascii="Times New Roman" w:hAnsi="Times New Roman"/>
          <w:sz w:val="28"/>
          <w:szCs w:val="28"/>
        </w:rPr>
        <w:t>рограмма предусматривает выполнение следующих задач:</w:t>
      </w:r>
    </w:p>
    <w:p w:rsidR="007B78AC" w:rsidRPr="00964C2B" w:rsidRDefault="007B78AC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 w:rsidRPr="00964C2B">
        <w:rPr>
          <w:rFonts w:ascii="Times New Roman" w:hAnsi="Times New Roman"/>
          <w:sz w:val="28"/>
          <w:szCs w:val="28"/>
        </w:rPr>
        <w:t>1) Корректировка градостроительной документации и упорядочение градостроительной деятельности на территории Тимашевского городского поселения</w:t>
      </w:r>
      <w:r>
        <w:rPr>
          <w:rFonts w:ascii="Times New Roman" w:hAnsi="Times New Roman"/>
          <w:sz w:val="28"/>
          <w:szCs w:val="28"/>
        </w:rPr>
        <w:t xml:space="preserve"> Тимашевского района</w:t>
      </w:r>
      <w:r w:rsidRPr="00964C2B">
        <w:rPr>
          <w:rFonts w:ascii="Times New Roman" w:hAnsi="Times New Roman"/>
          <w:sz w:val="28"/>
          <w:szCs w:val="28"/>
        </w:rPr>
        <w:t xml:space="preserve"> с соблюдением градостроительных и технических регламентов</w:t>
      </w:r>
      <w:r>
        <w:rPr>
          <w:rFonts w:ascii="Times New Roman" w:hAnsi="Times New Roman"/>
          <w:sz w:val="28"/>
          <w:szCs w:val="28"/>
        </w:rPr>
        <w:t>,</w:t>
      </w:r>
      <w:r w:rsidRPr="007815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выполнения работ, оказания услуг в целях обеспечения реализации</w:t>
      </w:r>
      <w:r w:rsidRPr="007815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полномочий органов местного самоуправления</w:t>
      </w:r>
      <w:r w:rsidRPr="00964C2B">
        <w:rPr>
          <w:rFonts w:ascii="Times New Roman" w:hAnsi="Times New Roman"/>
          <w:sz w:val="28"/>
          <w:szCs w:val="28"/>
        </w:rPr>
        <w:t>;</w:t>
      </w:r>
    </w:p>
    <w:p w:rsidR="007B78AC" w:rsidRPr="00964C2B" w:rsidRDefault="007B78AC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964C2B">
        <w:rPr>
          <w:rFonts w:ascii="Times New Roman" w:hAnsi="Times New Roman"/>
          <w:sz w:val="28"/>
          <w:szCs w:val="28"/>
        </w:rPr>
        <w:t>Корректировка  Генерального плана Тимашевского городского поселения Тимашевского района;</w:t>
      </w:r>
    </w:p>
    <w:p w:rsidR="007B78AC" w:rsidRPr="00964C2B" w:rsidRDefault="007B78AC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64C2B">
        <w:rPr>
          <w:rFonts w:ascii="Times New Roman" w:hAnsi="Times New Roman"/>
          <w:sz w:val="28"/>
          <w:szCs w:val="28"/>
        </w:rPr>
        <w:t>) Корректировка Правил землепользования и застройки Тимашевского городского поселения Тимашевского района в соответствии с Генеральным планом Тимашевского городского поселения Тимашевского района;</w:t>
      </w:r>
    </w:p>
    <w:p w:rsidR="007B78AC" w:rsidRPr="00964C2B" w:rsidRDefault="007B78AC" w:rsidP="00B3143F">
      <w:pPr>
        <w:spacing w:line="10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7B78AC" w:rsidRPr="00964C2B" w:rsidRDefault="007B78AC" w:rsidP="00B3143F">
      <w:pPr>
        <w:spacing w:line="100" w:lineRule="atLeast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964C2B">
        <w:rPr>
          <w:rFonts w:ascii="Times New Roman" w:hAnsi="Times New Roman"/>
          <w:sz w:val="28"/>
          <w:szCs w:val="28"/>
        </w:rPr>
        <w:t>Целевые индикаторы и показатели</w:t>
      </w:r>
      <w:r w:rsidRPr="00DE61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964C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964C2B">
        <w:rPr>
          <w:rFonts w:ascii="Times New Roman" w:hAnsi="Times New Roman"/>
          <w:sz w:val="28"/>
          <w:szCs w:val="28"/>
        </w:rPr>
        <w:t>рограммы представлены в таблице:</w:t>
      </w:r>
    </w:p>
    <w:tbl>
      <w:tblPr>
        <w:tblW w:w="9308" w:type="dxa"/>
        <w:tblInd w:w="340" w:type="dxa"/>
        <w:tblLayout w:type="fixed"/>
        <w:tblLook w:val="0000"/>
      </w:tblPr>
      <w:tblGrid>
        <w:gridCol w:w="882"/>
        <w:gridCol w:w="3848"/>
        <w:gridCol w:w="24"/>
        <w:gridCol w:w="1314"/>
        <w:gridCol w:w="79"/>
        <w:gridCol w:w="3161"/>
      </w:tblGrid>
      <w:tr w:rsidR="007B78AC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№ п/п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Наименование целевых индикаторов и показателей Программы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Годы 2015-2017 годы</w:t>
            </w:r>
          </w:p>
        </w:tc>
      </w:tr>
      <w:tr w:rsidR="007B78AC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Мероприятия в области архитектуры и градостроительства Тимашевского городского поселения Тимашевского района</w:t>
            </w:r>
          </w:p>
        </w:tc>
      </w:tr>
      <w:tr w:rsidR="007B78AC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градостроительных планов земельных участков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Шт. 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постановлений администрации Тимашевского городского поселения Тимашевского района и согласно регистрационной записи в журнале № 11-07</w:t>
            </w:r>
          </w:p>
        </w:tc>
      </w:tr>
      <w:tr w:rsidR="007B78AC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разрешений на строительство (реконструкцию) объектов капитального строительства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на основании разрешения на строительство главой Тимашевского городского поселения Тимашевскорго района и согласно регистрационной записи в журналах № 11-08; </w:t>
            </w:r>
          </w:p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№ 11-10</w:t>
            </w:r>
          </w:p>
        </w:tc>
      </w:tr>
      <w:tr w:rsidR="007B78AC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разрешений на ввод в эксплуатацию построенных, реконструированных объектов капитального строительства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утверждения разрешения на строительство главой Тимашевского городского поселения Тимашевскорго района и согласно регистрационной записи в журнале № 11-12</w:t>
            </w:r>
          </w:p>
        </w:tc>
      </w:tr>
      <w:tr w:rsidR="007B78AC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решений на согласование (отказ в согласовании) переустройства и (или) перепланировки жилого помещения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согласования переустройства и (или) перепланировки межведомственной комиссии по использованию объектов жилого (нежилого) назначения  и согласно регистрационной записи в журнале № 11-21</w:t>
            </w:r>
          </w:p>
        </w:tc>
      </w:tr>
      <w:tr w:rsidR="007B78AC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1.5.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актов о завершении переустройства и (или) перепланировки жилого помещения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согласования актов о завершении переустройства и (или) перепланировки жилого помещения межведомственной комиссии по использованию объектов жилого (нежилого) назначения  и согласно регистрационной записи в журнале № 11-14</w:t>
            </w:r>
          </w:p>
        </w:tc>
      </w:tr>
      <w:tr w:rsidR="007B78AC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1.6.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7950C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актов освидетельствования проведения основных работ по строительству (реконструкции) объекта индивидуального жил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ищного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строительства, осуществляемому с привлечением средств материнского (семейного) капитала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на основании выданного администрацией Тимашевского городского поселения Тимашевского района акта освидетельствования и согласно регистрационной записи в журнале № 11-16 </w:t>
            </w:r>
          </w:p>
        </w:tc>
      </w:tr>
      <w:tr w:rsidR="007B78AC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1.7.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7950C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подготовленных и выданных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решений о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перевод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(отказ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в переводе) жилого помещения в нежилое помещение или нежилого помещения в жилое помещение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утвержденных постановлений администрации Тимашевского городского поселения Тимашевского района или уведомлений об отказе в переводе, согласно регистрационной записи в журнале № 11-21</w:t>
            </w:r>
          </w:p>
        </w:tc>
      </w:tr>
      <w:tr w:rsidR="007B78AC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1.8.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 подготовленных и выданных справок о прис</w:t>
            </w:r>
            <w:r>
              <w:rPr>
                <w:rFonts w:ascii="Times New Roman" w:hAnsi="Times New Roman"/>
                <w:sz w:val="28"/>
                <w:szCs w:val="28"/>
              </w:rPr>
              <w:t>воении, изменении и аннулировании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адрес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выданных справок о прис</w:t>
            </w:r>
            <w:r>
              <w:rPr>
                <w:rFonts w:ascii="Times New Roman" w:hAnsi="Times New Roman"/>
                <w:sz w:val="28"/>
                <w:szCs w:val="28"/>
              </w:rPr>
              <w:t>воении, изменении и аннулировании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адрес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, согласно регистрационной записи в журнале № 11-19</w:t>
            </w:r>
          </w:p>
        </w:tc>
      </w:tr>
      <w:tr w:rsidR="007B78AC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1.9.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0F288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подготовленных и выданных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решений о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признани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жилого строения на садовом земельном участке пригодным для постоянного проживания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утвержденных постановлений администрации Тимашевского городского поселения Тимашевского района</w:t>
            </w:r>
          </w:p>
        </w:tc>
      </w:tr>
      <w:tr w:rsidR="007B78AC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Мероприятие 1 «Внесение изменений в генеральный план Тимашевского городского поселения Тимашевского района»</w:t>
            </w:r>
          </w:p>
        </w:tc>
      </w:tr>
      <w:tr w:rsidR="007B78AC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1.10.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8A7053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внесённых в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енеральн</w:t>
            </w:r>
            <w:r>
              <w:rPr>
                <w:rFonts w:ascii="Times New Roman" w:hAnsi="Times New Roman"/>
                <w:sz w:val="28"/>
                <w:szCs w:val="28"/>
              </w:rPr>
              <w:t>ый план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утвержденного решения Совета Тимашевского городского поселения Тимашевского района</w:t>
            </w:r>
          </w:p>
        </w:tc>
      </w:tr>
      <w:tr w:rsidR="007B78AC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Мероприятие 2 «Внесение изменений в правила землепользования и застройки Тимашевского городского поселения Тимашевского района»</w:t>
            </w:r>
          </w:p>
        </w:tc>
      </w:tr>
      <w:tr w:rsidR="007B78AC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1.11.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изменений, внесённых в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Правил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землепользования и застройки Тимашевского городского поселения Тимашевского района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утвержденного решения Совета Тимашевского городского поселения Тимашевского района</w:t>
            </w:r>
          </w:p>
        </w:tc>
      </w:tr>
      <w:tr w:rsidR="007B78AC" w:rsidRPr="00A05EDA" w:rsidTr="00A879A0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A05EDA" w:rsidRDefault="007B78AC" w:rsidP="003A1085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Мероприятие 3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Приобретение программного продукта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AutoCAD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7B78AC" w:rsidRPr="00A05EDA" w:rsidTr="004947DF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4947DF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1.12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4947DF" w:rsidRDefault="007B78AC" w:rsidP="003A1085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приобретённого программного продукта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A05EDA" w:rsidRDefault="007B78AC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A05EDA" w:rsidRDefault="007B78AC" w:rsidP="003A1085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установленного программного продукта на рабочее место</w:t>
            </w:r>
          </w:p>
        </w:tc>
      </w:tr>
      <w:tr w:rsidR="007B78AC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A05EDA" w:rsidRDefault="007B78AC" w:rsidP="003A1085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Мероприятие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«Обеспечение деятельности муниципального бюджетного учреждения «Управление архитектуры и градостроительства администрации Тимашевского городского поселения Тимашевского района»</w:t>
            </w:r>
          </w:p>
        </w:tc>
      </w:tr>
      <w:tr w:rsidR="007B78AC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подготовленных 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нженерно-геодезически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х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изыскани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7B78AC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08101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Сбор и подготовка документации необходимой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для предоставления земельных участков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7B78AC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разработанной проектной документации</w:t>
            </w:r>
          </w:p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8AC" w:rsidRPr="00A05EDA" w:rsidRDefault="007B78AC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A05EDA" w:rsidRDefault="007B78AC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  <w:p w:rsidR="007B78AC" w:rsidRPr="00A05EDA" w:rsidRDefault="007B78AC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B78AC" w:rsidRPr="00A05EDA" w:rsidRDefault="007B78AC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B78AC" w:rsidRPr="00A05EDA" w:rsidRDefault="007B78AC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bookmarkEnd w:id="1"/>
    <w:p w:rsidR="007B78AC" w:rsidRDefault="007B78AC" w:rsidP="00B3143F">
      <w:pPr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муниципальной программы – 2015-2017 годы.</w:t>
      </w:r>
    </w:p>
    <w:p w:rsidR="007B78AC" w:rsidRPr="00837E2A" w:rsidRDefault="007B78AC" w:rsidP="00B3143F">
      <w:pPr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37E2A">
        <w:rPr>
          <w:rFonts w:ascii="Times New Roman" w:hAnsi="Times New Roman"/>
          <w:sz w:val="28"/>
          <w:szCs w:val="28"/>
        </w:rPr>
        <w:t xml:space="preserve">Перечень и краткое описание основных </w:t>
      </w:r>
      <w:r>
        <w:rPr>
          <w:rFonts w:ascii="Times New Roman" w:hAnsi="Times New Roman"/>
          <w:sz w:val="28"/>
          <w:szCs w:val="28"/>
        </w:rPr>
        <w:t>цели</w:t>
      </w:r>
      <w:r w:rsidRPr="00837E2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задач</w:t>
      </w:r>
      <w:r w:rsidRPr="00837E2A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целевых показателей муниципальной программы </w:t>
      </w:r>
      <w:r w:rsidRPr="00837E2A">
        <w:rPr>
          <w:rFonts w:ascii="Times New Roman" w:hAnsi="Times New Roman"/>
          <w:sz w:val="28"/>
          <w:szCs w:val="28"/>
        </w:rPr>
        <w:t xml:space="preserve">приведены в приложении № </w:t>
      </w:r>
      <w:r>
        <w:rPr>
          <w:rFonts w:ascii="Times New Roman" w:hAnsi="Times New Roman"/>
          <w:sz w:val="28"/>
          <w:szCs w:val="28"/>
        </w:rPr>
        <w:t>1</w:t>
      </w:r>
      <w:r w:rsidRPr="00837E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837E2A">
        <w:rPr>
          <w:rFonts w:ascii="Times New Roman" w:hAnsi="Times New Roman"/>
          <w:sz w:val="28"/>
          <w:szCs w:val="28"/>
        </w:rPr>
        <w:t>к настоящей муниципальной программе.</w:t>
      </w:r>
    </w:p>
    <w:p w:rsidR="007B78AC" w:rsidRDefault="007B78AC" w:rsidP="00B3143F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7B78AC" w:rsidRDefault="007B78AC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bookmarkStart w:id="2" w:name="sub_300"/>
      <w:r>
        <w:rPr>
          <w:rFonts w:ascii="Times New Roman" w:hAnsi="Times New Roman"/>
          <w:sz w:val="28"/>
          <w:szCs w:val="28"/>
        </w:rPr>
        <w:t>3. Перечень и краткое описание основных мероприятий</w:t>
      </w:r>
    </w:p>
    <w:p w:rsidR="007B78AC" w:rsidRDefault="007B78AC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7B78AC" w:rsidRDefault="007B78AC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B78AC" w:rsidRDefault="007B78AC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6CFC">
        <w:rPr>
          <w:rFonts w:ascii="Times New Roman" w:hAnsi="Times New Roman"/>
          <w:sz w:val="28"/>
          <w:szCs w:val="28"/>
        </w:rPr>
        <w:t>В рамках муниципальной программы реализуются основн</w:t>
      </w:r>
      <w:r>
        <w:rPr>
          <w:rFonts w:ascii="Times New Roman" w:hAnsi="Times New Roman"/>
          <w:sz w:val="28"/>
          <w:szCs w:val="28"/>
        </w:rPr>
        <w:t>ое</w:t>
      </w:r>
      <w:r w:rsidRPr="00796CFC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е</w:t>
      </w:r>
      <w:r w:rsidRPr="00796CF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«Мероприятие в области архитектуры и градостроительства Тимашевского городского поселения Тимашевского района»;</w:t>
      </w:r>
    </w:p>
    <w:bookmarkEnd w:id="2"/>
    <w:p w:rsidR="007B78AC" w:rsidRDefault="007B78AC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и краткое описание основных мероприятий, объёмы и источники их финансирования приведены в приложении № 2 к настоящей муниципальной программе.</w:t>
      </w:r>
    </w:p>
    <w:p w:rsidR="007B78AC" w:rsidRDefault="007B78AC" w:rsidP="00B3143F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B78AC" w:rsidRPr="005D75CB" w:rsidRDefault="007B78AC" w:rsidP="00B3143F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D75CB">
        <w:rPr>
          <w:rFonts w:ascii="Times New Roman" w:hAnsi="Times New Roman" w:cs="Times New Roman"/>
          <w:sz w:val="28"/>
          <w:szCs w:val="28"/>
        </w:rPr>
        <w:t>4. Обоснование ресурсного обеспечения</w:t>
      </w:r>
      <w:r w:rsidRPr="00B57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5D75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D75CB">
        <w:rPr>
          <w:rFonts w:ascii="Times New Roman" w:hAnsi="Times New Roman" w:cs="Times New Roman"/>
          <w:sz w:val="28"/>
          <w:szCs w:val="28"/>
        </w:rPr>
        <w:t>рограммы</w:t>
      </w:r>
    </w:p>
    <w:p w:rsidR="007B78AC" w:rsidRPr="00326B22" w:rsidRDefault="007B78AC" w:rsidP="00B3143F">
      <w:pPr>
        <w:pStyle w:val="ConsNormal"/>
        <w:widowControl/>
        <w:tabs>
          <w:tab w:val="left" w:pos="284"/>
        </w:tabs>
        <w:ind w:right="0" w:firstLine="0"/>
        <w:contextualSpacing/>
        <w:jc w:val="center"/>
        <w:rPr>
          <w:rFonts w:ascii="Times New Roman" w:hAnsi="Times New Roman" w:cs="Times New Roman"/>
          <w:color w:val="800080"/>
          <w:sz w:val="16"/>
          <w:szCs w:val="16"/>
          <w:highlight w:val="red"/>
        </w:rPr>
      </w:pPr>
    </w:p>
    <w:p w:rsidR="007B78AC" w:rsidRPr="000F57D8" w:rsidRDefault="007B78AC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F57D8">
        <w:rPr>
          <w:rFonts w:ascii="Times New Roman" w:hAnsi="Times New Roman"/>
          <w:sz w:val="28"/>
          <w:szCs w:val="28"/>
        </w:rPr>
        <w:tab/>
        <w:t xml:space="preserve">Общий объем финансирования муниципальной программы на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0F57D8">
        <w:rPr>
          <w:rFonts w:ascii="Times New Roman" w:hAnsi="Times New Roman"/>
          <w:sz w:val="28"/>
          <w:szCs w:val="28"/>
        </w:rPr>
        <w:t>2015 - 201</w:t>
      </w:r>
      <w:r>
        <w:rPr>
          <w:rFonts w:ascii="Times New Roman" w:hAnsi="Times New Roman"/>
          <w:sz w:val="28"/>
          <w:szCs w:val="28"/>
        </w:rPr>
        <w:t>7</w:t>
      </w:r>
      <w:r w:rsidRPr="000F57D8">
        <w:rPr>
          <w:rFonts w:ascii="Times New Roman" w:hAnsi="Times New Roman"/>
          <w:sz w:val="28"/>
          <w:szCs w:val="28"/>
        </w:rPr>
        <w:t xml:space="preserve"> годы составляет </w:t>
      </w:r>
      <w:r>
        <w:rPr>
          <w:rFonts w:ascii="Times New Roman" w:hAnsi="Times New Roman"/>
          <w:sz w:val="28"/>
          <w:szCs w:val="28"/>
        </w:rPr>
        <w:t>11591,8</w:t>
      </w:r>
      <w:r w:rsidRPr="000F57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</w:t>
      </w:r>
      <w:r w:rsidRPr="000F57D8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.</w:t>
      </w:r>
      <w:r w:rsidRPr="000F57D8">
        <w:rPr>
          <w:rFonts w:ascii="Times New Roman" w:hAnsi="Times New Roman"/>
          <w:sz w:val="28"/>
          <w:szCs w:val="28"/>
        </w:rPr>
        <w:t xml:space="preserve"> из средств бюджета Тимашевского городского поселения Тимашевского района в том числе: </w:t>
      </w:r>
    </w:p>
    <w:p w:rsidR="007B78AC" w:rsidRPr="000F57D8" w:rsidRDefault="007B78AC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sz w:val="28"/>
          <w:szCs w:val="28"/>
        </w:rPr>
      </w:pPr>
      <w:r w:rsidRPr="000F57D8">
        <w:rPr>
          <w:rFonts w:ascii="Times New Roman" w:hAnsi="Times New Roman"/>
          <w:sz w:val="28"/>
          <w:szCs w:val="28"/>
        </w:rPr>
        <w:tab/>
        <w:t xml:space="preserve">- 2015 год – </w:t>
      </w:r>
      <w:r>
        <w:rPr>
          <w:rFonts w:ascii="Times New Roman" w:hAnsi="Times New Roman"/>
          <w:sz w:val="28"/>
          <w:szCs w:val="28"/>
        </w:rPr>
        <w:t>5018,4 тыс.</w:t>
      </w:r>
      <w:r w:rsidRPr="000F57D8">
        <w:rPr>
          <w:rFonts w:ascii="Times New Roman" w:hAnsi="Times New Roman"/>
          <w:sz w:val="28"/>
          <w:szCs w:val="28"/>
        </w:rPr>
        <w:t xml:space="preserve"> руб.;</w:t>
      </w:r>
    </w:p>
    <w:p w:rsidR="007B78AC" w:rsidRPr="000F57D8" w:rsidRDefault="007B78AC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sz w:val="28"/>
          <w:szCs w:val="28"/>
        </w:rPr>
      </w:pPr>
      <w:r w:rsidRPr="000F57D8">
        <w:rPr>
          <w:rFonts w:ascii="Times New Roman" w:hAnsi="Times New Roman"/>
          <w:sz w:val="28"/>
          <w:szCs w:val="28"/>
        </w:rPr>
        <w:tab/>
        <w:t xml:space="preserve">- 2016 год – </w:t>
      </w:r>
      <w:r>
        <w:rPr>
          <w:rFonts w:ascii="Times New Roman" w:hAnsi="Times New Roman"/>
          <w:sz w:val="28"/>
          <w:szCs w:val="28"/>
        </w:rPr>
        <w:t>3479,7 тыс. руб</w:t>
      </w:r>
      <w:r w:rsidRPr="000F57D8">
        <w:rPr>
          <w:rFonts w:ascii="Times New Roman" w:hAnsi="Times New Roman"/>
          <w:sz w:val="28"/>
          <w:szCs w:val="28"/>
        </w:rPr>
        <w:t>.;</w:t>
      </w:r>
    </w:p>
    <w:p w:rsidR="007B78AC" w:rsidRPr="000F57D8" w:rsidRDefault="007B78AC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sz w:val="28"/>
          <w:szCs w:val="28"/>
        </w:rPr>
      </w:pPr>
      <w:r w:rsidRPr="000F57D8">
        <w:rPr>
          <w:rFonts w:ascii="Times New Roman" w:hAnsi="Times New Roman"/>
          <w:sz w:val="28"/>
          <w:szCs w:val="28"/>
        </w:rPr>
        <w:tab/>
        <w:t xml:space="preserve">- 2017 год – </w:t>
      </w:r>
      <w:r>
        <w:rPr>
          <w:rFonts w:ascii="Times New Roman" w:hAnsi="Times New Roman"/>
          <w:sz w:val="28"/>
          <w:szCs w:val="28"/>
        </w:rPr>
        <w:t>3093,7 тыс. руб</w:t>
      </w:r>
      <w:r w:rsidRPr="000F57D8">
        <w:rPr>
          <w:rFonts w:ascii="Times New Roman" w:hAnsi="Times New Roman"/>
          <w:sz w:val="28"/>
          <w:szCs w:val="28"/>
        </w:rPr>
        <w:t>.</w:t>
      </w:r>
    </w:p>
    <w:p w:rsidR="007B78AC" w:rsidRDefault="007B78AC" w:rsidP="00B3143F">
      <w:pPr>
        <w:ind w:left="142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0069" w:type="dxa"/>
        <w:tblInd w:w="-15" w:type="dxa"/>
        <w:tblLayout w:type="fixed"/>
        <w:tblLook w:val="0000"/>
      </w:tblPr>
      <w:tblGrid>
        <w:gridCol w:w="2643"/>
        <w:gridCol w:w="1980"/>
        <w:gridCol w:w="1980"/>
        <w:gridCol w:w="1260"/>
        <w:gridCol w:w="1080"/>
        <w:gridCol w:w="1126"/>
      </w:tblGrid>
      <w:tr w:rsidR="007B78AC" w:rsidRPr="00A05EDA" w:rsidTr="002D1316">
        <w:tc>
          <w:tcPr>
            <w:tcW w:w="2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78AC" w:rsidRPr="00070883" w:rsidRDefault="007B78AC" w:rsidP="00B3143F">
            <w:pPr>
              <w:suppressAutoHyphens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7B78AC" w:rsidRPr="00070883" w:rsidRDefault="007B78AC" w:rsidP="00667F6F">
            <w:pPr>
              <w:suppressAutoHyphens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Источник финансирования муниципальной программы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7B78AC" w:rsidRPr="00070883" w:rsidRDefault="007B78AC" w:rsidP="002D1316">
            <w:pPr>
              <w:suppressAutoHyphens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Объем финансирования всего, тыс. руб.</w:t>
            </w:r>
          </w:p>
        </w:tc>
        <w:tc>
          <w:tcPr>
            <w:tcW w:w="3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8AC" w:rsidRPr="00070883" w:rsidRDefault="007B78AC" w:rsidP="00070883">
            <w:pPr>
              <w:suppressAutoHyphens/>
              <w:ind w:left="-336" w:firstLine="336"/>
              <w:contextualSpacing/>
              <w:jc w:val="center"/>
              <w:rPr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7B78AC" w:rsidRPr="00A05EDA" w:rsidTr="002D1316">
        <w:tc>
          <w:tcPr>
            <w:tcW w:w="2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78AC" w:rsidRPr="00070883" w:rsidRDefault="007B78AC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78AC" w:rsidRPr="00070883" w:rsidRDefault="007B78AC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78AC" w:rsidRPr="00070883" w:rsidRDefault="007B78AC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8AC" w:rsidRPr="00070883" w:rsidRDefault="007B78AC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78AC" w:rsidRPr="00A05EDA" w:rsidTr="002D1316">
        <w:trPr>
          <w:cantSplit/>
          <w:trHeight w:val="1883"/>
        </w:trPr>
        <w:tc>
          <w:tcPr>
            <w:tcW w:w="2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78AC" w:rsidRPr="00070883" w:rsidRDefault="007B78AC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070883" w:rsidRDefault="007B78AC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78AC" w:rsidRPr="00070883" w:rsidRDefault="007B78AC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7B78AC" w:rsidRPr="00070883" w:rsidRDefault="007B78AC" w:rsidP="00667F6F">
            <w:pPr>
              <w:suppressAutoHyphens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2015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7B78AC" w:rsidRPr="00070883" w:rsidRDefault="007B78AC" w:rsidP="00667F6F">
            <w:pPr>
              <w:suppressAutoHyphens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B78AC" w:rsidRPr="00070883" w:rsidRDefault="007B78AC" w:rsidP="00667F6F">
            <w:pPr>
              <w:suppressAutoHyphens/>
              <w:ind w:left="-223" w:right="113" w:firstLine="336"/>
              <w:contextualSpacing/>
              <w:jc w:val="center"/>
              <w:rPr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</w:tr>
      <w:tr w:rsidR="007B78AC" w:rsidRPr="00A05EDA" w:rsidTr="002D1316"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B78AC" w:rsidRPr="00070883" w:rsidRDefault="007B78AC" w:rsidP="00B3143F">
            <w:pPr>
              <w:suppressAutoHyphens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Муниципаль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ная программа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в области архитектуры и градостроительства Тимашевского городского поселения Тимашевского района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070883" w:rsidRDefault="007B78AC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78AC" w:rsidRPr="00070883" w:rsidRDefault="007B78AC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91,8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78AC" w:rsidRPr="00070883" w:rsidRDefault="007B78AC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18,4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78AC" w:rsidRPr="00070883" w:rsidRDefault="007B78AC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3479,7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8AC" w:rsidRPr="00070883" w:rsidRDefault="007B78AC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3093,7</w:t>
            </w:r>
          </w:p>
        </w:tc>
      </w:tr>
      <w:tr w:rsidR="007B78AC" w:rsidRPr="00A05EDA" w:rsidTr="002D1316"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78AC" w:rsidRPr="00070883" w:rsidRDefault="007B78AC" w:rsidP="00B3143F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Мероприятие 1 «Внесение изменений в генеральный план Тимашевского городского поселения Тимашевского района»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070883" w:rsidRDefault="007B78AC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78AC" w:rsidRPr="00070883" w:rsidRDefault="007B78AC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3679,7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78AC" w:rsidRPr="00070883" w:rsidRDefault="007B78AC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78AC" w:rsidRPr="00070883" w:rsidRDefault="007B78AC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3479,7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8AC" w:rsidRPr="00070883" w:rsidRDefault="007B78AC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B78AC" w:rsidRPr="00A05EDA" w:rsidTr="002D1316">
        <w:trPr>
          <w:trHeight w:val="70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78AC" w:rsidRPr="00070883" w:rsidRDefault="007B78AC" w:rsidP="00B3143F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Мероприятие 2 «Внесение изменений в Правила землепользования и застройки Тимашевского городскогопоселения Тимашевского района»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070883" w:rsidRDefault="007B78AC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78AC" w:rsidRPr="00070883" w:rsidRDefault="007B78AC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3093,7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78AC" w:rsidRPr="00070883" w:rsidRDefault="007B78AC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78AC" w:rsidRPr="00070883" w:rsidRDefault="007B78AC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8AC" w:rsidRPr="00070883" w:rsidRDefault="007B78AC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3093,7</w:t>
            </w:r>
          </w:p>
        </w:tc>
      </w:tr>
      <w:tr w:rsidR="007B78AC" w:rsidRPr="00A05EDA" w:rsidTr="002D1316">
        <w:trPr>
          <w:trHeight w:val="70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78AC" w:rsidRPr="00070883" w:rsidRDefault="007B78AC" w:rsidP="00A96CEE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Мероприятие 3 «Приобретение программного продукта </w:t>
            </w:r>
            <w:r w:rsidRPr="00070883">
              <w:rPr>
                <w:rFonts w:ascii="Times New Roman" w:hAnsi="Times New Roman"/>
                <w:sz w:val="28"/>
                <w:szCs w:val="28"/>
                <w:lang w:val="en-US"/>
              </w:rPr>
              <w:t>AutoCAD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070883" w:rsidRDefault="007B78AC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78AC" w:rsidRPr="00070883" w:rsidRDefault="007B78AC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88,4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78AC" w:rsidRPr="00070883" w:rsidRDefault="007B78AC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88,4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78AC" w:rsidRPr="00070883" w:rsidRDefault="007B78AC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8AC" w:rsidRPr="00070883" w:rsidRDefault="007B78AC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B78AC" w:rsidRPr="00A05EDA" w:rsidTr="002D1316">
        <w:trPr>
          <w:trHeight w:val="70"/>
        </w:trPr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78AC" w:rsidRPr="00070883" w:rsidRDefault="007B78AC" w:rsidP="00A96C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Мероприятие 4 «Обеспечение деятельности муниципального бюджетного учреждения «Управление архитектуры и градостроительства администрации Тимашевского городского поселения Тимашевского района»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8AC" w:rsidRPr="00070883" w:rsidRDefault="007B78AC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78AC" w:rsidRPr="00070883" w:rsidRDefault="007B78AC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78AC" w:rsidRPr="00070883" w:rsidRDefault="007B78AC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B78AC" w:rsidRPr="00070883" w:rsidRDefault="007B78AC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8AC" w:rsidRPr="00070883" w:rsidRDefault="007B78AC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7B78AC" w:rsidRPr="00F465C3" w:rsidRDefault="007B78AC" w:rsidP="00B3143F">
      <w:pPr>
        <w:ind w:left="142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p w:rsidR="007B78AC" w:rsidRPr="003415DC" w:rsidRDefault="007B78AC" w:rsidP="00B3143F">
      <w:pPr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5. Прогноз сводных показателей муниципальных заданий </w:t>
      </w:r>
    </w:p>
    <w:p w:rsidR="007B78AC" w:rsidRPr="003415DC" w:rsidRDefault="007B78AC" w:rsidP="00B3143F">
      <w:pPr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на оказание муниципальных услуг (выполнение работ) </w:t>
      </w:r>
    </w:p>
    <w:p w:rsidR="007B78AC" w:rsidRPr="003415DC" w:rsidRDefault="007B78AC" w:rsidP="00B3143F">
      <w:pPr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муниципальными учреждениями </w:t>
      </w: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</w:t>
      </w:r>
      <w:r w:rsidRPr="003415DC">
        <w:rPr>
          <w:rFonts w:ascii="Times New Roman" w:hAnsi="Times New Roman"/>
          <w:sz w:val="28"/>
          <w:szCs w:val="28"/>
        </w:rPr>
        <w:t xml:space="preserve">в сфере реализации муниципальной программы </w:t>
      </w:r>
    </w:p>
    <w:p w:rsidR="007B78AC" w:rsidRPr="003415DC" w:rsidRDefault="007B78AC" w:rsidP="00B3143F">
      <w:pPr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на очередной финансовый год и плановый период</w:t>
      </w:r>
    </w:p>
    <w:p w:rsidR="007B78AC" w:rsidRPr="003415DC" w:rsidRDefault="007B78AC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B78AC" w:rsidRDefault="007B78AC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Муниципальной программой </w:t>
      </w:r>
      <w:r>
        <w:rPr>
          <w:rFonts w:ascii="Times New Roman" w:hAnsi="Times New Roman"/>
          <w:sz w:val="28"/>
          <w:szCs w:val="28"/>
        </w:rPr>
        <w:t xml:space="preserve">не </w:t>
      </w:r>
      <w:r w:rsidRPr="003415DC">
        <w:rPr>
          <w:rFonts w:ascii="Times New Roman" w:hAnsi="Times New Roman"/>
          <w:sz w:val="28"/>
          <w:szCs w:val="28"/>
        </w:rPr>
        <w:t xml:space="preserve">предусмотрено оказание муниципальных услуг (выполнение работ) </w:t>
      </w:r>
      <w:r>
        <w:rPr>
          <w:rFonts w:ascii="Times New Roman" w:hAnsi="Times New Roman"/>
          <w:sz w:val="28"/>
          <w:szCs w:val="28"/>
        </w:rPr>
        <w:t>муниципальными учреждениями Тимашевского городского поселения Тимашевского района.</w:t>
      </w:r>
    </w:p>
    <w:p w:rsidR="007B78AC" w:rsidRPr="003415DC" w:rsidRDefault="007B78AC" w:rsidP="00B3143F">
      <w:pPr>
        <w:contextualSpacing/>
        <w:rPr>
          <w:rFonts w:ascii="Times New Roman" w:hAnsi="Times New Roman"/>
          <w:bCs/>
          <w:sz w:val="28"/>
          <w:szCs w:val="28"/>
        </w:rPr>
      </w:pPr>
    </w:p>
    <w:p w:rsidR="007B78AC" w:rsidRPr="003415DC" w:rsidRDefault="007B78AC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7B78AC" w:rsidRPr="003415DC" w:rsidRDefault="007B78AC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муниципальной программы</w:t>
      </w:r>
    </w:p>
    <w:p w:rsidR="007B78AC" w:rsidRPr="003415DC" w:rsidRDefault="007B78AC" w:rsidP="00B3143F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</w:t>
      </w:r>
      <w:r>
        <w:rPr>
          <w:rFonts w:ascii="Times New Roman" w:hAnsi="Times New Roman"/>
          <w:sz w:val="28"/>
          <w:szCs w:val="28"/>
        </w:rPr>
        <w:t>порядком проведения</w:t>
      </w:r>
      <w:r w:rsidRPr="003415DC">
        <w:rPr>
          <w:rFonts w:ascii="Times New Roman" w:hAnsi="Times New Roman"/>
          <w:sz w:val="28"/>
          <w:szCs w:val="28"/>
        </w:rPr>
        <w:t xml:space="preserve"> оценки эффективности реализации муни</w:t>
      </w:r>
      <w:r>
        <w:rPr>
          <w:rFonts w:ascii="Times New Roman" w:hAnsi="Times New Roman"/>
          <w:sz w:val="28"/>
          <w:szCs w:val="28"/>
        </w:rPr>
        <w:t>ципальной программы, изложенном</w:t>
      </w:r>
      <w:r w:rsidRPr="003415DC">
        <w:rPr>
          <w:rFonts w:ascii="Times New Roman" w:hAnsi="Times New Roman"/>
          <w:sz w:val="28"/>
          <w:szCs w:val="28"/>
        </w:rPr>
        <w:t xml:space="preserve"> в приложении № </w:t>
      </w:r>
      <w:r>
        <w:rPr>
          <w:rFonts w:ascii="Times New Roman" w:hAnsi="Times New Roman"/>
          <w:sz w:val="28"/>
          <w:szCs w:val="28"/>
        </w:rPr>
        <w:t>5</w:t>
      </w:r>
      <w:r w:rsidRPr="003415DC">
        <w:rPr>
          <w:rFonts w:ascii="Times New Roman" w:hAnsi="Times New Roman"/>
          <w:sz w:val="28"/>
          <w:szCs w:val="28"/>
        </w:rPr>
        <w:t xml:space="preserve"> к</w:t>
      </w:r>
      <w:r w:rsidRPr="002D7C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3415DC">
        <w:rPr>
          <w:rFonts w:ascii="Times New Roman" w:hAnsi="Times New Roman"/>
          <w:sz w:val="28"/>
          <w:szCs w:val="28"/>
        </w:rPr>
        <w:t>орядк</w:t>
      </w:r>
      <w:r>
        <w:rPr>
          <w:rFonts w:ascii="Times New Roman" w:hAnsi="Times New Roman"/>
          <w:sz w:val="28"/>
          <w:szCs w:val="28"/>
        </w:rPr>
        <w:t>у</w:t>
      </w:r>
      <w:r w:rsidRPr="003415DC">
        <w:rPr>
          <w:rFonts w:ascii="Times New Roman" w:hAnsi="Times New Roman"/>
          <w:sz w:val="28"/>
          <w:szCs w:val="28"/>
        </w:rPr>
        <w:t xml:space="preserve"> </w:t>
      </w:r>
      <w:r w:rsidRPr="003415DC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района, утвержденному</w:t>
      </w:r>
      <w:r w:rsidRPr="003415DC">
        <w:rPr>
          <w:rFonts w:ascii="Times New Roman" w:hAnsi="Times New Roman"/>
          <w:sz w:val="28"/>
          <w:szCs w:val="28"/>
        </w:rPr>
        <w:t xml:space="preserve"> постановлени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3415DC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11 июля 2014 года № 436.</w:t>
      </w:r>
    </w:p>
    <w:p w:rsidR="007B78AC" w:rsidRPr="003415DC" w:rsidRDefault="007B78AC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7B78AC" w:rsidRDefault="007B78AC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7B78AC" w:rsidRDefault="007B78AC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и контроль за ее выполнением </w:t>
      </w:r>
    </w:p>
    <w:p w:rsidR="007B78AC" w:rsidRDefault="007B78AC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7B78AC" w:rsidRPr="00326B22" w:rsidRDefault="007B78AC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26B22">
        <w:rPr>
          <w:rFonts w:ascii="Times New Roman" w:hAnsi="Times New Roman"/>
          <w:sz w:val="28"/>
          <w:szCs w:val="28"/>
        </w:rPr>
        <w:t>Реализация мероприятий</w:t>
      </w:r>
      <w:r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Pr="00326B22">
        <w:rPr>
          <w:rFonts w:ascii="Times New Roman" w:hAnsi="Times New Roman"/>
          <w:sz w:val="28"/>
          <w:szCs w:val="28"/>
        </w:rPr>
        <w:t xml:space="preserve"> будет производиться путем заключения муниципальных контрактов.</w:t>
      </w:r>
    </w:p>
    <w:p w:rsidR="007B78AC" w:rsidRPr="00326B22" w:rsidRDefault="007B78AC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26B22">
        <w:rPr>
          <w:rFonts w:ascii="Times New Roman" w:hAnsi="Times New Roman"/>
          <w:sz w:val="28"/>
          <w:szCs w:val="28"/>
        </w:rPr>
        <w:t>Выбор организации-исполнителя осуществляется на конкурсной основе в соответствии с действующим законодательством. Исполнители работ (проектные организации) представляют акты выполненных работ в сроки и порядке, установленные муниципальными контрактами.</w:t>
      </w:r>
    </w:p>
    <w:p w:rsidR="007B78AC" w:rsidRPr="003415DC" w:rsidRDefault="007B78AC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</w:t>
      </w:r>
      <w:r>
        <w:rPr>
          <w:rFonts w:ascii="Times New Roman" w:hAnsi="Times New Roman"/>
          <w:sz w:val="28"/>
          <w:szCs w:val="28"/>
        </w:rPr>
        <w:t xml:space="preserve">– отдел архитектуры и градостроительства </w:t>
      </w:r>
      <w:r w:rsidRPr="00371D81">
        <w:rPr>
          <w:rFonts w:ascii="Times New Roman" w:hAnsi="Times New Roman"/>
          <w:sz w:val="28"/>
          <w:szCs w:val="28"/>
        </w:rPr>
        <w:t>администрации 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>, который:</w:t>
      </w:r>
    </w:p>
    <w:p w:rsidR="007B78AC" w:rsidRPr="003415DC" w:rsidRDefault="007B78AC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7B78AC" w:rsidRPr="003415DC" w:rsidRDefault="007B78AC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7B78AC" w:rsidRPr="003415DC" w:rsidRDefault="007B78AC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7B78AC" w:rsidRPr="003415DC" w:rsidRDefault="007B78AC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7B78AC" w:rsidRPr="003415DC" w:rsidRDefault="007B78AC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7B78AC" w:rsidRPr="003415DC" w:rsidRDefault="007B78AC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7B78AC" w:rsidRPr="003415DC" w:rsidRDefault="007B78AC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 </w:t>
      </w:r>
    </w:p>
    <w:p w:rsidR="007B78AC" w:rsidRPr="003415DC" w:rsidRDefault="007B78AC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7B78AC" w:rsidRPr="003415DC" w:rsidRDefault="007B78AC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7B78AC" w:rsidRPr="003415DC" w:rsidRDefault="007B78AC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7B78AC" w:rsidRPr="003415DC" w:rsidRDefault="007B78AC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3415DC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3415DC">
        <w:rPr>
          <w:rFonts w:ascii="Times New Roman" w:hAnsi="Times New Roman"/>
          <w:sz w:val="28"/>
          <w:szCs w:val="28"/>
        </w:rPr>
        <w:t xml:space="preserve"> в разделе «</w:t>
      </w:r>
      <w:r>
        <w:rPr>
          <w:rFonts w:ascii="Times New Roman" w:hAnsi="Times New Roman"/>
          <w:sz w:val="28"/>
          <w:szCs w:val="28"/>
        </w:rPr>
        <w:t>муниципальное</w:t>
      </w:r>
      <w:r w:rsidRPr="003415DC">
        <w:rPr>
          <w:rFonts w:ascii="Times New Roman" w:hAnsi="Times New Roman"/>
          <w:sz w:val="28"/>
          <w:szCs w:val="28"/>
        </w:rPr>
        <w:t xml:space="preserve"> программы».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B78AC" w:rsidRPr="00497568" w:rsidRDefault="007B78AC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497568">
        <w:rPr>
          <w:rFonts w:ascii="Times New Roman" w:hAnsi="Times New Roman"/>
          <w:sz w:val="28"/>
          <w:szCs w:val="28"/>
        </w:rPr>
        <w:t xml:space="preserve"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по отчетным формам согласно приложению </w:t>
      </w:r>
      <w:r w:rsidRPr="000D35AE">
        <w:rPr>
          <w:rFonts w:ascii="Times New Roman" w:hAnsi="Times New Roman"/>
          <w:sz w:val="28"/>
          <w:szCs w:val="28"/>
        </w:rPr>
        <w:t>№ 9</w:t>
      </w:r>
      <w:r w:rsidRPr="00497568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П</w:t>
      </w:r>
      <w:r w:rsidRPr="00497568">
        <w:rPr>
          <w:rFonts w:ascii="Times New Roman" w:hAnsi="Times New Roman"/>
          <w:sz w:val="28"/>
          <w:szCs w:val="28"/>
        </w:rPr>
        <w:t>орядку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от 11 июля 2014 года № 436</w:t>
      </w:r>
      <w:r w:rsidRPr="00497568">
        <w:rPr>
          <w:rFonts w:ascii="Times New Roman" w:hAnsi="Times New Roman"/>
          <w:sz w:val="28"/>
          <w:szCs w:val="28"/>
        </w:rPr>
        <w:t>.</w:t>
      </w:r>
    </w:p>
    <w:p w:rsidR="007B78AC" w:rsidRPr="003415DC" w:rsidRDefault="007B78AC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В случае принятия координатором муниципальной программы решения о внесении изменений в план реализации муниципальной программы и детальный план-график он уведомляет об этом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 xml:space="preserve"> в течение 3 рабочих дней после </w:t>
      </w:r>
      <w:r>
        <w:rPr>
          <w:rFonts w:ascii="Times New Roman" w:hAnsi="Times New Roman"/>
          <w:sz w:val="28"/>
          <w:szCs w:val="28"/>
        </w:rPr>
        <w:t>ее</w:t>
      </w:r>
      <w:r w:rsidRPr="003415DC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7B78AC" w:rsidRPr="003415DC" w:rsidRDefault="007B78AC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7B78AC" w:rsidRPr="003415DC" w:rsidRDefault="007B78AC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7B78AC" w:rsidRPr="003415DC" w:rsidRDefault="007B78AC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В год завершения муниципальной программы координатор муниципальной программы представляет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 xml:space="preserve"> доклад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15DC">
        <w:rPr>
          <w:rFonts w:ascii="Times New Roman" w:hAnsi="Times New Roman"/>
          <w:sz w:val="28"/>
          <w:szCs w:val="28"/>
        </w:rPr>
        <w:t xml:space="preserve">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7B78AC" w:rsidRDefault="007B78AC" w:rsidP="00B3143F">
      <w:pPr>
        <w:contextualSpacing/>
        <w:rPr>
          <w:rFonts w:ascii="Times New Roman" w:hAnsi="Times New Roman"/>
          <w:sz w:val="28"/>
          <w:szCs w:val="28"/>
        </w:rPr>
      </w:pPr>
    </w:p>
    <w:p w:rsidR="007B78AC" w:rsidRPr="003415DC" w:rsidRDefault="007B78AC" w:rsidP="00B3143F">
      <w:pPr>
        <w:contextualSpacing/>
        <w:rPr>
          <w:rFonts w:ascii="Times New Roman" w:hAnsi="Times New Roman"/>
          <w:sz w:val="28"/>
          <w:szCs w:val="28"/>
        </w:rPr>
      </w:pPr>
    </w:p>
    <w:p w:rsidR="007B78AC" w:rsidRDefault="007B78AC" w:rsidP="00B3143F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7B78AC" w:rsidRDefault="007B78AC" w:rsidP="00B3143F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начальника отдела архитектуры и</w:t>
      </w:r>
    </w:p>
    <w:p w:rsidR="007B78AC" w:rsidRDefault="007B78AC" w:rsidP="00B3143F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градостроительства администрации</w:t>
      </w:r>
    </w:p>
    <w:p w:rsidR="007B78AC" w:rsidRDefault="007B78AC" w:rsidP="00B3143F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7B78AC" w:rsidRDefault="007B78AC" w:rsidP="00B3143F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         О.И.Артёменко</w:t>
      </w:r>
    </w:p>
    <w:sectPr w:rsidR="007B78AC" w:rsidSect="00AF6054">
      <w:headerReference w:type="even" r:id="rId9"/>
      <w:headerReference w:type="default" r:id="rId10"/>
      <w:pgSz w:w="11904" w:h="16836"/>
      <w:pgMar w:top="1134" w:right="561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8AC" w:rsidRDefault="007B78AC" w:rsidP="0082225B">
      <w:pPr>
        <w:spacing w:after="0" w:line="240" w:lineRule="auto"/>
      </w:pPr>
      <w:r>
        <w:separator/>
      </w:r>
    </w:p>
  </w:endnote>
  <w:endnote w:type="continuationSeparator" w:id="1">
    <w:p w:rsidR="007B78AC" w:rsidRDefault="007B78AC" w:rsidP="00822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8AC" w:rsidRDefault="007B78AC" w:rsidP="0082225B">
      <w:pPr>
        <w:spacing w:after="0" w:line="240" w:lineRule="auto"/>
      </w:pPr>
      <w:r>
        <w:separator/>
      </w:r>
    </w:p>
  </w:footnote>
  <w:footnote w:type="continuationSeparator" w:id="1">
    <w:p w:rsidR="007B78AC" w:rsidRDefault="007B78AC" w:rsidP="00822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8AC" w:rsidRDefault="007B78AC" w:rsidP="001E76A0">
    <w:pPr>
      <w:pStyle w:val="Header"/>
      <w:framePr w:wrap="around" w:vAnchor="text" w:hAnchor="margin" w:xAlign="center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end"/>
    </w:r>
  </w:p>
  <w:p w:rsidR="007B78AC" w:rsidRDefault="007B78A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8AC" w:rsidRPr="00AE30E7" w:rsidRDefault="007B78AC" w:rsidP="001E76A0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8"/>
        <w:szCs w:val="28"/>
      </w:rPr>
    </w:pPr>
    <w:r w:rsidRPr="00AE30E7">
      <w:rPr>
        <w:rStyle w:val="PageNumber"/>
        <w:rFonts w:ascii="Times New Roman" w:hAnsi="Times New Roman"/>
        <w:sz w:val="28"/>
        <w:szCs w:val="28"/>
      </w:rPr>
      <w:fldChar w:fldCharType="begin"/>
    </w:r>
    <w:r w:rsidRPr="00AE30E7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AE30E7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AE30E7">
      <w:rPr>
        <w:rStyle w:val="PageNumber"/>
        <w:rFonts w:ascii="Times New Roman" w:hAnsi="Times New Roman"/>
        <w:sz w:val="28"/>
        <w:szCs w:val="28"/>
      </w:rPr>
      <w:fldChar w:fldCharType="end"/>
    </w:r>
  </w:p>
  <w:p w:rsidR="007B78AC" w:rsidRDefault="007B78A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43F"/>
    <w:rsid w:val="00024DE6"/>
    <w:rsid w:val="00070883"/>
    <w:rsid w:val="00074A72"/>
    <w:rsid w:val="00081019"/>
    <w:rsid w:val="00097F1D"/>
    <w:rsid w:val="000A0F5E"/>
    <w:rsid w:val="000D35AE"/>
    <w:rsid w:val="000E7503"/>
    <w:rsid w:val="000F2889"/>
    <w:rsid w:val="000F57D8"/>
    <w:rsid w:val="001202A9"/>
    <w:rsid w:val="0014328A"/>
    <w:rsid w:val="001432F6"/>
    <w:rsid w:val="00144E68"/>
    <w:rsid w:val="001520DF"/>
    <w:rsid w:val="00156082"/>
    <w:rsid w:val="00173F25"/>
    <w:rsid w:val="001C2B7D"/>
    <w:rsid w:val="001C556F"/>
    <w:rsid w:val="001E76A0"/>
    <w:rsid w:val="001F2424"/>
    <w:rsid w:val="001F2D61"/>
    <w:rsid w:val="0020486E"/>
    <w:rsid w:val="0020565C"/>
    <w:rsid w:val="0020644B"/>
    <w:rsid w:val="0020685E"/>
    <w:rsid w:val="0023610D"/>
    <w:rsid w:val="00255D0F"/>
    <w:rsid w:val="002A4D42"/>
    <w:rsid w:val="002C28CB"/>
    <w:rsid w:val="002C410B"/>
    <w:rsid w:val="002D1316"/>
    <w:rsid w:val="002D78E2"/>
    <w:rsid w:val="002D7CA3"/>
    <w:rsid w:val="002E282C"/>
    <w:rsid w:val="003200B8"/>
    <w:rsid w:val="00326B22"/>
    <w:rsid w:val="003415DC"/>
    <w:rsid w:val="00352BCF"/>
    <w:rsid w:val="00371D81"/>
    <w:rsid w:val="00384367"/>
    <w:rsid w:val="003861C2"/>
    <w:rsid w:val="003A1085"/>
    <w:rsid w:val="003D1D1B"/>
    <w:rsid w:val="003D25DA"/>
    <w:rsid w:val="003E3C3F"/>
    <w:rsid w:val="00404D53"/>
    <w:rsid w:val="00416ECF"/>
    <w:rsid w:val="004455B6"/>
    <w:rsid w:val="00480875"/>
    <w:rsid w:val="004947DF"/>
    <w:rsid w:val="00497568"/>
    <w:rsid w:val="004C39B3"/>
    <w:rsid w:val="004D6986"/>
    <w:rsid w:val="004F06E2"/>
    <w:rsid w:val="004F2AAB"/>
    <w:rsid w:val="004F2FE4"/>
    <w:rsid w:val="005254BB"/>
    <w:rsid w:val="00530BC9"/>
    <w:rsid w:val="0056734E"/>
    <w:rsid w:val="005A126C"/>
    <w:rsid w:val="005B56EF"/>
    <w:rsid w:val="005D5AD4"/>
    <w:rsid w:val="005D75CB"/>
    <w:rsid w:val="0065629B"/>
    <w:rsid w:val="00667F6F"/>
    <w:rsid w:val="0068349E"/>
    <w:rsid w:val="006B2766"/>
    <w:rsid w:val="006B4F95"/>
    <w:rsid w:val="006D3EBD"/>
    <w:rsid w:val="006E0B16"/>
    <w:rsid w:val="00717348"/>
    <w:rsid w:val="00740813"/>
    <w:rsid w:val="007677C7"/>
    <w:rsid w:val="0078150E"/>
    <w:rsid w:val="007950C9"/>
    <w:rsid w:val="00796CFC"/>
    <w:rsid w:val="00797A6E"/>
    <w:rsid w:val="007B78AC"/>
    <w:rsid w:val="007E32EE"/>
    <w:rsid w:val="008167C6"/>
    <w:rsid w:val="0082225B"/>
    <w:rsid w:val="00837E2A"/>
    <w:rsid w:val="008443CA"/>
    <w:rsid w:val="00893D98"/>
    <w:rsid w:val="008A1764"/>
    <w:rsid w:val="008A5B83"/>
    <w:rsid w:val="008A7053"/>
    <w:rsid w:val="008B5316"/>
    <w:rsid w:val="008F086D"/>
    <w:rsid w:val="009014BC"/>
    <w:rsid w:val="00911D4B"/>
    <w:rsid w:val="00964C2B"/>
    <w:rsid w:val="009B0E9D"/>
    <w:rsid w:val="009C7369"/>
    <w:rsid w:val="009E4BC3"/>
    <w:rsid w:val="00A0266E"/>
    <w:rsid w:val="00A05EDA"/>
    <w:rsid w:val="00A879A0"/>
    <w:rsid w:val="00A96CEE"/>
    <w:rsid w:val="00AB4D5F"/>
    <w:rsid w:val="00AB4EAB"/>
    <w:rsid w:val="00AE30E7"/>
    <w:rsid w:val="00AF6054"/>
    <w:rsid w:val="00B23096"/>
    <w:rsid w:val="00B3143F"/>
    <w:rsid w:val="00B57A0E"/>
    <w:rsid w:val="00B6414A"/>
    <w:rsid w:val="00B7779C"/>
    <w:rsid w:val="00BD5D43"/>
    <w:rsid w:val="00C37D5E"/>
    <w:rsid w:val="00C42FCD"/>
    <w:rsid w:val="00C436F4"/>
    <w:rsid w:val="00C476DC"/>
    <w:rsid w:val="00C723AF"/>
    <w:rsid w:val="00C83B20"/>
    <w:rsid w:val="00C86826"/>
    <w:rsid w:val="00CB219F"/>
    <w:rsid w:val="00CC1A0A"/>
    <w:rsid w:val="00CD5D5C"/>
    <w:rsid w:val="00CF6DA1"/>
    <w:rsid w:val="00D16854"/>
    <w:rsid w:val="00D66752"/>
    <w:rsid w:val="00D71137"/>
    <w:rsid w:val="00D837A5"/>
    <w:rsid w:val="00D87E61"/>
    <w:rsid w:val="00D90D56"/>
    <w:rsid w:val="00DA3A53"/>
    <w:rsid w:val="00DA58C4"/>
    <w:rsid w:val="00DB073B"/>
    <w:rsid w:val="00DE35EF"/>
    <w:rsid w:val="00DE53A4"/>
    <w:rsid w:val="00DE6197"/>
    <w:rsid w:val="00DE6DC6"/>
    <w:rsid w:val="00E86C7E"/>
    <w:rsid w:val="00E92D40"/>
    <w:rsid w:val="00EC6066"/>
    <w:rsid w:val="00ED10D4"/>
    <w:rsid w:val="00EF2576"/>
    <w:rsid w:val="00EF4D5E"/>
    <w:rsid w:val="00F04C54"/>
    <w:rsid w:val="00F41B58"/>
    <w:rsid w:val="00F42D11"/>
    <w:rsid w:val="00F4586C"/>
    <w:rsid w:val="00F465C3"/>
    <w:rsid w:val="00F838BC"/>
    <w:rsid w:val="00FF5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25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B314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3143F"/>
    <w:rPr>
      <w:rFonts w:ascii="Arial" w:hAnsi="Arial" w:cs="Arial"/>
      <w:b/>
      <w:bCs/>
      <w:color w:val="000080"/>
      <w:sz w:val="24"/>
      <w:szCs w:val="24"/>
    </w:rPr>
  </w:style>
  <w:style w:type="character" w:customStyle="1" w:styleId="a">
    <w:name w:val="Цветовое выделение"/>
    <w:uiPriority w:val="99"/>
    <w:rsid w:val="00B3143F"/>
    <w:rPr>
      <w:b/>
      <w:color w:val="000080"/>
    </w:rPr>
  </w:style>
  <w:style w:type="paragraph" w:customStyle="1" w:styleId="a0">
    <w:name w:val="Прижатый влево"/>
    <w:basedOn w:val="Normal"/>
    <w:next w:val="Normal"/>
    <w:uiPriority w:val="99"/>
    <w:rsid w:val="00B3143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rsid w:val="00B3143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3143F"/>
    <w:rPr>
      <w:rFonts w:ascii="Arial" w:hAnsi="Arial" w:cs="Arial"/>
      <w:sz w:val="24"/>
      <w:szCs w:val="24"/>
    </w:rPr>
  </w:style>
  <w:style w:type="character" w:styleId="PageNumber">
    <w:name w:val="page number"/>
    <w:basedOn w:val="DefaultParagraphFont"/>
    <w:uiPriority w:val="99"/>
    <w:rsid w:val="00B3143F"/>
    <w:rPr>
      <w:rFonts w:cs="Times New Roman"/>
    </w:rPr>
  </w:style>
  <w:style w:type="paragraph" w:customStyle="1" w:styleId="ConsNormal">
    <w:name w:val="ConsNormal"/>
    <w:uiPriority w:val="99"/>
    <w:rsid w:val="00B3143F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38257.5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38258.0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1606</TotalTime>
  <Pages>14</Pages>
  <Words>3496</Words>
  <Characters>19928</Characters>
  <Application>Microsoft Office Outlook</Application>
  <DocSecurity>0</DocSecurity>
  <Lines>0</Lines>
  <Paragraphs>0</Paragraphs>
  <ScaleCrop>false</ScaleCrop>
  <Company>Архитектура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Алина</cp:lastModifiedBy>
  <cp:revision>60</cp:revision>
  <cp:lastPrinted>2015-10-24T15:43:00Z</cp:lastPrinted>
  <dcterms:created xsi:type="dcterms:W3CDTF">2014-12-19T05:36:00Z</dcterms:created>
  <dcterms:modified xsi:type="dcterms:W3CDTF">2015-10-24T15:46:00Z</dcterms:modified>
</cp:coreProperties>
</file>